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2E6" w:rsidRDefault="00D122E6" w:rsidP="00D122E6">
      <w:pPr>
        <w:spacing w:line="360" w:lineRule="auto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ВРЕМЕННО ОТБОРНО КЛАСИРАНЕ ДЕВОЙКИ ДЛОП 2022</w:t>
      </w:r>
      <w:r w:rsidRPr="005112CC">
        <w:rPr>
          <w:rFonts w:asciiTheme="majorHAnsi" w:hAnsiTheme="majorHAnsi"/>
          <w:b/>
          <w:sz w:val="32"/>
          <w:szCs w:val="32"/>
        </w:rPr>
        <w:t xml:space="preserve"> г.</w:t>
      </w:r>
    </w:p>
    <w:tbl>
      <w:tblPr>
        <w:tblW w:w="9735" w:type="dxa"/>
        <w:tblInd w:w="93" w:type="dxa"/>
        <w:tblLook w:val="04A0" w:firstRow="1" w:lastRow="0" w:firstColumn="1" w:lastColumn="0" w:noHBand="0" w:noVBand="1"/>
      </w:tblPr>
      <w:tblGrid>
        <w:gridCol w:w="560"/>
        <w:gridCol w:w="5935"/>
        <w:gridCol w:w="1080"/>
        <w:gridCol w:w="1080"/>
        <w:gridCol w:w="1080"/>
      </w:tblGrid>
      <w:tr w:rsidR="00D122E6" w:rsidRPr="009A60BD" w:rsidTr="00E66F7B">
        <w:trPr>
          <w:trHeight w:val="37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D122E6" w:rsidRPr="009A60BD" w:rsidRDefault="00D122E6" w:rsidP="00FF6751">
            <w:pPr>
              <w:jc w:val="center"/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5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D122E6" w:rsidRPr="009A60BD" w:rsidRDefault="00D122E6" w:rsidP="00FF6751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ОТБОР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D122E6" w:rsidRPr="009A60BD" w:rsidRDefault="00D122E6" w:rsidP="00FF6751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1 КРЪГ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D122E6" w:rsidRPr="009A60BD" w:rsidRDefault="00E66F7B" w:rsidP="00FF6751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28"/>
                <w:szCs w:val="28"/>
                <w:lang w:eastAsia="en-US"/>
              </w:rPr>
              <w:t>2 КРЪГ</w:t>
            </w:r>
            <w:r w:rsidR="00D122E6" w:rsidRPr="009A60BD">
              <w:rPr>
                <w:rFonts w:ascii="Cambria" w:hAnsi="Cambria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D122E6" w:rsidRPr="009A60BD" w:rsidRDefault="00E66F7B" w:rsidP="00E66F7B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28"/>
                <w:szCs w:val="28"/>
                <w:lang w:eastAsia="en-US"/>
              </w:rPr>
              <w:t>ОБЩО</w:t>
            </w:r>
          </w:p>
        </w:tc>
      </w:tr>
      <w:tr w:rsidR="00D122E6" w:rsidRPr="009A60BD" w:rsidTr="00FF6751">
        <w:trPr>
          <w:trHeight w:val="44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9A60BD" w:rsidRDefault="00D122E6" w:rsidP="00FF6751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7F3E38" w:rsidRDefault="00D122E6" w:rsidP="007F3E38">
            <w:pPr>
              <w:rPr>
                <w:rFonts w:ascii="Cambria" w:hAnsi="Cambria" w:cs="Calibri"/>
                <w:color w:val="000000"/>
                <w:sz w:val="28"/>
                <w:szCs w:val="28"/>
                <w:lang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ЛОКОМОТИВ С</w:t>
            </w:r>
            <w:r w:rsidR="007F3E38">
              <w:rPr>
                <w:rFonts w:ascii="Cambria" w:hAnsi="Cambria" w:cs="Calibri"/>
                <w:color w:val="000000"/>
                <w:sz w:val="28"/>
                <w:szCs w:val="28"/>
                <w:lang w:eastAsia="en-US"/>
              </w:rPr>
              <w:t>Ф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7F3E38" w:rsidRDefault="00D122E6" w:rsidP="00FF6751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7F3E38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D122E6" w:rsidRPr="009A60BD" w:rsidTr="00FF6751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9A60BD" w:rsidRDefault="00D122E6" w:rsidP="00FF6751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РУСЕ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7F3E38" w:rsidRDefault="00D122E6" w:rsidP="00FF6751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7F3E38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D122E6" w:rsidRPr="009A60BD" w:rsidTr="00FF6751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9A60BD" w:rsidRDefault="00D122E6" w:rsidP="00FF6751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АРДА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7F3E38" w:rsidRDefault="00D122E6" w:rsidP="00FF6751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7F3E38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2E6" w:rsidRPr="009A60BD" w:rsidRDefault="00D122E6" w:rsidP="00FF6751">
            <w:pPr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9A60BD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2E6" w:rsidRPr="009A60BD" w:rsidRDefault="00D122E6" w:rsidP="00FF6751">
            <w:pPr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9A60BD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D122E6" w:rsidRPr="009A60BD" w:rsidTr="00FF6751">
        <w:trPr>
          <w:trHeight w:val="37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9A60BD" w:rsidRDefault="00D122E6" w:rsidP="00FF6751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7F3E38" w:rsidRDefault="00D122E6" w:rsidP="007F3E38">
            <w:pPr>
              <w:rPr>
                <w:rFonts w:ascii="Cambria" w:hAnsi="Cambria" w:cs="Calibri"/>
                <w:color w:val="000000"/>
                <w:sz w:val="28"/>
                <w:szCs w:val="28"/>
                <w:lang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ЛОКОМОТИВ Г</w:t>
            </w:r>
            <w:r w:rsidR="007F3E38">
              <w:rPr>
                <w:rFonts w:ascii="Cambria" w:hAnsi="Cambria" w:cs="Calibri"/>
                <w:color w:val="000000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7F3E38" w:rsidRDefault="00D122E6" w:rsidP="00FF6751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7F3E38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D122E6" w:rsidRPr="009A60BD" w:rsidTr="00FF6751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9A60BD" w:rsidRDefault="00D122E6" w:rsidP="00FF6751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9A60BD" w:rsidRDefault="00D122E6" w:rsidP="007F3E38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 xml:space="preserve">СПАРТА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7F3E38" w:rsidRDefault="00D122E6" w:rsidP="00FF6751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7F3E38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2E6" w:rsidRPr="009A60BD" w:rsidRDefault="00D122E6" w:rsidP="00FF6751">
            <w:pPr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9A60BD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2E6" w:rsidRPr="009A60BD" w:rsidRDefault="00D122E6" w:rsidP="00FF6751">
            <w:pPr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9A60BD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D122E6" w:rsidRPr="009A60BD" w:rsidTr="00FF6751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9A60BD" w:rsidRDefault="00D122E6" w:rsidP="00FF6751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7F3E38" w:rsidRDefault="00D122E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ИВАЙЛО</w:t>
            </w:r>
            <w:r w:rsidR="007F3E38">
              <w:rPr>
                <w:rFonts w:ascii="Cambria" w:hAnsi="Cambria" w:cs="Calibri"/>
                <w:color w:val="000000"/>
                <w:sz w:val="28"/>
                <w:szCs w:val="28"/>
                <w:lang w:eastAsia="en-US"/>
              </w:rPr>
              <w:t xml:space="preserve"> ВТ</w:t>
            </w:r>
            <w:bookmarkStart w:id="0" w:name="_GoBack"/>
            <w:bookmarkEnd w:id="0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7F3E38" w:rsidRDefault="00D122E6" w:rsidP="00FF6751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7F3E38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2E6" w:rsidRPr="009A60BD" w:rsidRDefault="00D122E6" w:rsidP="00FF6751">
            <w:pPr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9A60BD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2E6" w:rsidRPr="009A60BD" w:rsidRDefault="00D122E6" w:rsidP="00FF6751">
            <w:pPr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9A60BD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  <w:tr w:rsidR="00D122E6" w:rsidRPr="009A60BD" w:rsidTr="00FF6751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9A60BD" w:rsidRDefault="00D122E6" w:rsidP="00FF6751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МИЗИЯ 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7F3E38" w:rsidRDefault="00D122E6" w:rsidP="00FF6751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7F3E38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D122E6" w:rsidRPr="009A60BD" w:rsidTr="00FF6751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9A60BD" w:rsidRDefault="00D122E6" w:rsidP="00FF6751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7F3E38" w:rsidRDefault="00D122E6" w:rsidP="007F3E38">
            <w:pPr>
              <w:rPr>
                <w:rFonts w:ascii="Cambria" w:hAnsi="Cambria" w:cs="Calibri"/>
                <w:color w:val="000000"/>
                <w:sz w:val="28"/>
                <w:szCs w:val="28"/>
                <w:lang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ЛОКОМОТИВ Р</w:t>
            </w:r>
            <w:r w:rsidR="007F3E38">
              <w:rPr>
                <w:rFonts w:ascii="Cambria" w:hAnsi="Cambria" w:cs="Calibri"/>
                <w:color w:val="000000"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7F3E38" w:rsidRDefault="00D122E6" w:rsidP="00FF6751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7F3E38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D122E6" w:rsidRPr="009A60BD" w:rsidTr="00FF6751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9A60BD" w:rsidRDefault="00D122E6" w:rsidP="00FF6751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ЛАДИМЕКС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7F3E38" w:rsidRDefault="00D122E6" w:rsidP="00FF6751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7F3E38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D122E6" w:rsidRPr="009A60BD" w:rsidTr="00FF6751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9A60BD" w:rsidRDefault="00D122E6" w:rsidP="00FF6751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СТАРА ЗАГОРА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7F3E38" w:rsidRDefault="00D122E6" w:rsidP="00FF6751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7F3E38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D122E6" w:rsidRPr="009A60BD" w:rsidTr="00FF6751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9A60BD" w:rsidRDefault="00D122E6" w:rsidP="00FF6751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БВС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7F3E38" w:rsidRDefault="00D122E6" w:rsidP="00FF6751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7F3E38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D122E6" w:rsidRPr="009A60BD" w:rsidTr="00FF6751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9A60BD" w:rsidRDefault="00D122E6" w:rsidP="00FF6751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7F3E38" w:rsidRDefault="00D122E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ПОБЕДА</w:t>
            </w:r>
            <w:r w:rsidR="007F3E38">
              <w:rPr>
                <w:rFonts w:ascii="Cambria" w:hAnsi="Cambria" w:cs="Calibri"/>
                <w:color w:val="000000"/>
                <w:sz w:val="28"/>
                <w:szCs w:val="28"/>
                <w:lang w:eastAsia="en-US"/>
              </w:rPr>
              <w:t xml:space="preserve"> ЧЕРНОМОРЕЦ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7F3E38" w:rsidRDefault="00D122E6" w:rsidP="00FF6751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7F3E38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D122E6" w:rsidRPr="009A60BD" w:rsidTr="00FF675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9A60BD" w:rsidRDefault="00D122E6" w:rsidP="00FF6751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sz w:val="28"/>
                <w:szCs w:val="28"/>
                <w:lang w:val="en-US" w:eastAsia="en-US"/>
              </w:rPr>
              <w:t>13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ОМУРТАГ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7F3E38" w:rsidRDefault="00D122E6" w:rsidP="00FF6751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7F3E38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D122E6" w:rsidRPr="009A60BD" w:rsidTr="00FF675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9A60BD" w:rsidRDefault="00D122E6" w:rsidP="00FF6751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sz w:val="28"/>
                <w:szCs w:val="28"/>
                <w:lang w:val="en-US" w:eastAsia="en-US"/>
              </w:rPr>
              <w:t>14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ЛАУТА АРМИ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7F3E38" w:rsidRDefault="00D122E6" w:rsidP="00FF6751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7F3E38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D122E6" w:rsidRPr="009A60BD" w:rsidTr="00FF675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9A60BD" w:rsidRDefault="00D122E6" w:rsidP="00FF6751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КОРНЕР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7F3E38" w:rsidRDefault="00D122E6" w:rsidP="00FF6751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7F3E38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D122E6" w:rsidRPr="009A60BD" w:rsidTr="00FF675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9A60BD" w:rsidRDefault="00D122E6" w:rsidP="00FF6751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СЛАВИЯ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7F3E38" w:rsidRDefault="00D122E6" w:rsidP="00FF6751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7F3E38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D122E6" w:rsidRPr="009A60BD" w:rsidTr="00FF675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9A60BD" w:rsidRDefault="00D122E6" w:rsidP="00FF6751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sz w:val="28"/>
                <w:szCs w:val="28"/>
                <w:lang w:val="en-US" w:eastAsia="en-US"/>
              </w:rPr>
              <w:t>17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ДИМОВ БОКСИНГ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7F3E38" w:rsidRDefault="00D122E6" w:rsidP="00FF6751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7F3E38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D122E6" w:rsidRPr="009A60BD" w:rsidTr="00FF675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9A60BD" w:rsidRDefault="00D122E6" w:rsidP="00FF6751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sz w:val="28"/>
                <w:szCs w:val="28"/>
                <w:lang w:val="en-US" w:eastAsia="en-US"/>
              </w:rPr>
              <w:t>18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ПИРИН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7F3E38" w:rsidRDefault="00D122E6" w:rsidP="00FF6751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7F3E38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D122E6" w:rsidRPr="009A60BD" w:rsidTr="00FF675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22E6" w:rsidRPr="009A60BD" w:rsidRDefault="00D122E6" w:rsidP="00FF6751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sz w:val="28"/>
                <w:szCs w:val="28"/>
                <w:lang w:val="en-US" w:eastAsia="en-US"/>
              </w:rPr>
              <w:t>19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ЧЕРВЕН БРЯГ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7F3E38" w:rsidRDefault="00D122E6" w:rsidP="00FF6751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7F3E38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D122E6" w:rsidRPr="009A60BD" w:rsidTr="00FF675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22E6" w:rsidRPr="009A60BD" w:rsidRDefault="00D122E6" w:rsidP="00FF6751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БАЛКАН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7F3E38" w:rsidRDefault="00D122E6" w:rsidP="00FF6751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7F3E38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D122E6" w:rsidRPr="009A60BD" w:rsidTr="00FF675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22E6" w:rsidRPr="009A60BD" w:rsidRDefault="00D122E6" w:rsidP="00FF6751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sz w:val="28"/>
                <w:szCs w:val="28"/>
                <w:lang w:val="en-US" w:eastAsia="en-US"/>
              </w:rPr>
              <w:t>21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ДУНАВ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7F3E38" w:rsidRDefault="00D122E6" w:rsidP="00FF6751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7F3E38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D122E6" w:rsidRPr="009A60BD" w:rsidTr="00FF675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22E6" w:rsidRPr="009A60BD" w:rsidRDefault="00D122E6" w:rsidP="00FF6751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sz w:val="28"/>
                <w:szCs w:val="28"/>
                <w:lang w:val="en-US" w:eastAsia="en-US"/>
              </w:rPr>
              <w:t>22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ЦСКА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7F3E38" w:rsidRDefault="00D122E6" w:rsidP="00FF6751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7F3E38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D122E6" w:rsidRPr="009A60BD" w:rsidTr="00FF675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9A60BD" w:rsidRDefault="00D122E6" w:rsidP="00FF6751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sz w:val="28"/>
                <w:szCs w:val="28"/>
                <w:lang w:val="en-US" w:eastAsia="en-US"/>
              </w:rPr>
              <w:t>23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ДОБРУДЖА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7F3E38" w:rsidRDefault="007F3E38" w:rsidP="00FF6751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7F3E38">
              <w:rPr>
                <w:rFonts w:ascii="Cambria" w:hAnsi="Cambria" w:cs="Calibri"/>
                <w:bCs/>
                <w:color w:val="000000"/>
                <w:sz w:val="28"/>
                <w:szCs w:val="28"/>
                <w:lang w:eastAsia="en-US"/>
              </w:rPr>
              <w:t>-</w:t>
            </w:r>
            <w:r w:rsidR="00D122E6" w:rsidRPr="007F3E38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D122E6" w:rsidRPr="009A60BD" w:rsidTr="00FF675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9A60BD" w:rsidRDefault="00D122E6" w:rsidP="00FF6751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sz w:val="28"/>
                <w:szCs w:val="28"/>
                <w:lang w:val="en-US" w:eastAsia="en-US"/>
              </w:rPr>
              <w:t>24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ОЛИМПИЯ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7F3E38" w:rsidRDefault="00D122E6" w:rsidP="00FF6751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eastAsia="en-US"/>
              </w:rPr>
            </w:pPr>
            <w:r w:rsidRPr="007F3E38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 </w:t>
            </w:r>
            <w:r w:rsidR="007F3E38" w:rsidRPr="007F3E38">
              <w:rPr>
                <w:rFonts w:ascii="Cambria" w:hAnsi="Cambria" w:cs="Calibri"/>
                <w:bCs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D122E6" w:rsidRPr="009A60BD" w:rsidTr="00FF675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9A60BD" w:rsidRDefault="00D122E6" w:rsidP="00FF6751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sz w:val="28"/>
                <w:szCs w:val="28"/>
                <w:lang w:val="en-US" w:eastAsia="en-US"/>
              </w:rPr>
              <w:t>25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АПРИЛЕЦ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7F3E38" w:rsidRDefault="00D122E6" w:rsidP="00FF6751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eastAsia="en-US"/>
              </w:rPr>
            </w:pPr>
            <w:r w:rsidRPr="007F3E38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 </w:t>
            </w:r>
            <w:r w:rsidR="007F3E38" w:rsidRPr="007F3E38">
              <w:rPr>
                <w:rFonts w:ascii="Cambria" w:hAnsi="Cambria" w:cs="Calibri"/>
                <w:bCs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D122E6" w:rsidRPr="009A60BD" w:rsidTr="00FF675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9A60BD" w:rsidRDefault="00D122E6" w:rsidP="00FF6751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sz w:val="28"/>
                <w:szCs w:val="28"/>
                <w:lang w:val="en-US" w:eastAsia="en-US"/>
              </w:rPr>
              <w:t>26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КРАСНА ПОЛЯНА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7F3E38" w:rsidRDefault="00D122E6" w:rsidP="00FF6751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eastAsia="en-US"/>
              </w:rPr>
            </w:pPr>
            <w:r w:rsidRPr="007F3E38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 </w:t>
            </w:r>
            <w:r w:rsidR="007F3E38" w:rsidRPr="007F3E38">
              <w:rPr>
                <w:rFonts w:ascii="Cambria" w:hAnsi="Cambria" w:cs="Calibri"/>
                <w:bCs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D122E6" w:rsidRPr="009A60BD" w:rsidTr="00FF6751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9A60BD" w:rsidRDefault="00D122E6" w:rsidP="00FF6751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sz w:val="28"/>
                <w:szCs w:val="28"/>
                <w:lang w:val="en-US" w:eastAsia="en-US"/>
              </w:rPr>
              <w:t>27</w:t>
            </w:r>
          </w:p>
        </w:tc>
        <w:tc>
          <w:tcPr>
            <w:tcW w:w="5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ШУМЕН ГРУП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2E6" w:rsidRPr="007F3E38" w:rsidRDefault="00D122E6" w:rsidP="00FF6751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eastAsia="en-US"/>
              </w:rPr>
            </w:pPr>
            <w:r w:rsidRPr="007F3E38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 </w:t>
            </w:r>
            <w:r w:rsidR="007F3E38" w:rsidRPr="007F3E38">
              <w:rPr>
                <w:rFonts w:ascii="Cambria" w:hAnsi="Cambria" w:cs="Calibri"/>
                <w:bCs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2E6" w:rsidRPr="009A60BD" w:rsidRDefault="00D122E6" w:rsidP="00FF6751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9A60BD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</w:tbl>
    <w:p w:rsidR="00D122E6" w:rsidRDefault="00D122E6" w:rsidP="00D122E6">
      <w:pPr>
        <w:spacing w:line="360" w:lineRule="auto"/>
        <w:rPr>
          <w:rFonts w:asciiTheme="majorHAnsi" w:hAnsiTheme="majorHAnsi"/>
          <w:b/>
          <w:sz w:val="32"/>
          <w:szCs w:val="32"/>
        </w:rPr>
      </w:pPr>
    </w:p>
    <w:p w:rsidR="00576D0A" w:rsidRPr="00D122E6" w:rsidRDefault="00D122E6" w:rsidP="00D122E6">
      <w:pPr>
        <w:spacing w:line="360" w:lineRule="auto"/>
        <w:rPr>
          <w:rFonts w:asciiTheme="majorHAnsi" w:hAnsiTheme="majorHAnsi"/>
          <w:b/>
          <w:sz w:val="32"/>
          <w:szCs w:val="32"/>
        </w:rPr>
      </w:pPr>
      <w:r w:rsidRPr="00C52314">
        <w:rPr>
          <w:rFonts w:asciiTheme="majorHAnsi" w:hAnsiTheme="majorHAnsi"/>
          <w:b/>
          <w:sz w:val="32"/>
          <w:szCs w:val="32"/>
        </w:rPr>
        <w:t>БФБокс</w:t>
      </w:r>
    </w:p>
    <w:sectPr w:rsidR="00576D0A" w:rsidRPr="00D122E6" w:rsidSect="00144764">
      <w:headerReference w:type="default" r:id="rId7"/>
      <w:footerReference w:type="even" r:id="rId8"/>
      <w:footerReference w:type="default" r:id="rId9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FAB" w:rsidRDefault="00020FAB" w:rsidP="00144764">
      <w:r>
        <w:separator/>
      </w:r>
    </w:p>
  </w:endnote>
  <w:endnote w:type="continuationSeparator" w:id="0">
    <w:p w:rsidR="00020FAB" w:rsidRDefault="00020FAB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Default="00C73178">
    <w:pPr>
      <w:pStyle w:val="Footer"/>
    </w:pP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/>
      </w:rPr>
      <w:drawing>
        <wp:inline distT="0" distB="0" distL="0" distR="0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FAB" w:rsidRDefault="00020FAB" w:rsidP="00144764">
      <w:r>
        <w:separator/>
      </w:r>
    </w:p>
  </w:footnote>
  <w:footnote w:type="continuationSeparator" w:id="0">
    <w:p w:rsidR="00020FAB" w:rsidRDefault="00020FAB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/>
      </w:rPr>
      <w:drawing>
        <wp:inline distT="0" distB="0" distL="0" distR="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20FAB"/>
    <w:rsid w:val="000342D8"/>
    <w:rsid w:val="00144764"/>
    <w:rsid w:val="002A4A8E"/>
    <w:rsid w:val="00570DB0"/>
    <w:rsid w:val="00576D0A"/>
    <w:rsid w:val="00606305"/>
    <w:rsid w:val="006D1ED9"/>
    <w:rsid w:val="0073702F"/>
    <w:rsid w:val="0076018A"/>
    <w:rsid w:val="007F3E38"/>
    <w:rsid w:val="00853C82"/>
    <w:rsid w:val="0087395B"/>
    <w:rsid w:val="00917784"/>
    <w:rsid w:val="00A25AD5"/>
    <w:rsid w:val="00B5771A"/>
    <w:rsid w:val="00BF0AA6"/>
    <w:rsid w:val="00C73178"/>
    <w:rsid w:val="00CB5611"/>
    <w:rsid w:val="00CE162C"/>
    <w:rsid w:val="00D122E6"/>
    <w:rsid w:val="00D876C6"/>
    <w:rsid w:val="00E66F7B"/>
    <w:rsid w:val="00E95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1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Good</cp:lastModifiedBy>
  <cp:revision>4</cp:revision>
  <dcterms:created xsi:type="dcterms:W3CDTF">2022-04-07T10:34:00Z</dcterms:created>
  <dcterms:modified xsi:type="dcterms:W3CDTF">2022-11-09T13:34:00Z</dcterms:modified>
</cp:coreProperties>
</file>